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DD00B" w14:textId="10A9FD2B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Załącznik nr 3 – Oświadczenie o</w:t>
      </w:r>
      <w:r w:rsidR="00E64E96" w:rsidRPr="00563E24">
        <w:rPr>
          <w:rFonts w:ascii="Times New Roman" w:eastAsia="Calibri" w:hAnsi="Times New Roman" w:cs="Times New Roman"/>
          <w:lang w:eastAsia="en-US"/>
        </w:rPr>
        <w:t xml:space="preserve"> </w:t>
      </w:r>
      <w:r w:rsidRPr="00563E24">
        <w:rPr>
          <w:rFonts w:ascii="Times New Roman" w:eastAsia="Calibri" w:hAnsi="Times New Roman" w:cs="Times New Roman"/>
          <w:lang w:eastAsia="en-US"/>
        </w:rPr>
        <w:t xml:space="preserve"> łącznym zaangażowaniu zawodowym Wykonawcy</w:t>
      </w:r>
      <w:r w:rsidR="00E70DCF">
        <w:rPr>
          <w:rFonts w:ascii="Times New Roman" w:eastAsia="Calibri" w:hAnsi="Times New Roman" w:cs="Times New Roman"/>
          <w:lang w:eastAsia="en-US"/>
        </w:rPr>
        <w:t>/Trenera</w:t>
      </w:r>
    </w:p>
    <w:p w14:paraId="72A2F42F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707EA622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45B85851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Gdańsk…………………</w:t>
      </w:r>
    </w:p>
    <w:p w14:paraId="4C20FFE7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9063103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6D930FBC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3DCFA2B9" w14:textId="77777777" w:rsidR="00881C3E" w:rsidRPr="00563E24" w:rsidRDefault="00881C3E" w:rsidP="00881C3E">
      <w:pPr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61A25DC2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b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 xml:space="preserve">                                                 </w:t>
      </w:r>
      <w:r w:rsidRPr="00563E24">
        <w:rPr>
          <w:rFonts w:ascii="Times New Roman" w:eastAsia="Calibri" w:hAnsi="Times New Roman" w:cs="Times New Roman"/>
          <w:b/>
          <w:lang w:eastAsia="en-US"/>
        </w:rPr>
        <w:t>Oświadczenie</w:t>
      </w:r>
    </w:p>
    <w:p w14:paraId="2CF3D16A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b/>
          <w:lang w:eastAsia="en-US"/>
        </w:rPr>
      </w:pPr>
    </w:p>
    <w:p w14:paraId="20B5A59A" w14:textId="3A0D42A8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Nawiązując do zapytania ofertowego</w:t>
      </w:r>
      <w:r w:rsidR="00127C11">
        <w:rPr>
          <w:rFonts w:ascii="Times New Roman" w:eastAsia="Calibri" w:hAnsi="Times New Roman" w:cs="Times New Roman"/>
          <w:lang w:eastAsia="en-US"/>
        </w:rPr>
        <w:t>………………………</w:t>
      </w:r>
      <w:r w:rsidRPr="00563E24">
        <w:rPr>
          <w:rFonts w:ascii="Times New Roman" w:eastAsia="Calibri" w:hAnsi="Times New Roman" w:cs="Times New Roman"/>
          <w:lang w:eastAsia="en-US"/>
        </w:rPr>
        <w:t xml:space="preserve"> z dnia………………...</w:t>
      </w:r>
    </w:p>
    <w:p w14:paraId="739ED378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Ja, niżej podpisany………………………………………………………………………………</w:t>
      </w:r>
    </w:p>
    <w:p w14:paraId="2F238A39" w14:textId="77777777" w:rsidR="00881C3E" w:rsidRPr="00563E24" w:rsidRDefault="00881C3E" w:rsidP="009A0A2C">
      <w:pPr>
        <w:spacing w:after="160" w:line="360" w:lineRule="auto"/>
        <w:rPr>
          <w:rFonts w:ascii="Times New Roman" w:eastAsia="Calibri" w:hAnsi="Times New Roman" w:cs="Times New Roman"/>
          <w:lang w:eastAsia="en-US"/>
        </w:rPr>
      </w:pPr>
      <w:r w:rsidRPr="00563E24">
        <w:rPr>
          <w:rFonts w:ascii="Times New Roman" w:eastAsia="Calibri" w:hAnsi="Times New Roman" w:cs="Times New Roman"/>
          <w:lang w:eastAsia="en-US"/>
        </w:rPr>
        <w:t>Oświadczam, że moje łączne zaangażowanie zawodowe w realizację wszystkich projektów finansowanych z Europejskich Funduszy Europejskich oraz działań finansowanych z innych źródeł, w tym środków własnych beneficjenta i innych podmiotów, nie będzie przekraczać 2</w:t>
      </w:r>
      <w:r w:rsidR="00091D6F">
        <w:rPr>
          <w:rFonts w:ascii="Times New Roman" w:eastAsia="Calibri" w:hAnsi="Times New Roman" w:cs="Times New Roman"/>
          <w:lang w:eastAsia="en-US"/>
        </w:rPr>
        <w:t>76</w:t>
      </w:r>
      <w:r w:rsidRPr="00563E24">
        <w:rPr>
          <w:rFonts w:ascii="Times New Roman" w:eastAsia="Calibri" w:hAnsi="Times New Roman" w:cs="Times New Roman"/>
          <w:lang w:eastAsia="en-US"/>
        </w:rPr>
        <w:t xml:space="preserve"> godz. miesięcznie</w:t>
      </w:r>
    </w:p>
    <w:p w14:paraId="017A6847" w14:textId="77777777" w:rsidR="006F6858" w:rsidRPr="00563E24" w:rsidRDefault="006F6858" w:rsidP="00FD14D8">
      <w:pPr>
        <w:rPr>
          <w:rFonts w:ascii="Times New Roman" w:hAnsi="Times New Roman" w:cs="Times New Roman"/>
        </w:rPr>
      </w:pPr>
    </w:p>
    <w:sectPr w:rsidR="006F6858" w:rsidRPr="00563E24" w:rsidSect="0009370E">
      <w:footerReference w:type="default" r:id="rId7"/>
      <w:headerReference w:type="first" r:id="rId8"/>
      <w:footerReference w:type="first" r:id="rId9"/>
      <w:pgSz w:w="11906" w:h="16838" w:code="9"/>
      <w:pgMar w:top="1813" w:right="707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2A81" w14:textId="77777777" w:rsidR="000272EB" w:rsidRDefault="000272EB">
      <w:r>
        <w:separator/>
      </w:r>
    </w:p>
  </w:endnote>
  <w:endnote w:type="continuationSeparator" w:id="0">
    <w:p w14:paraId="2E42D12A" w14:textId="77777777" w:rsidR="000272EB" w:rsidRDefault="0002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4E99" w14:textId="77777777" w:rsidR="006F6858" w:rsidRPr="00124D4A" w:rsidRDefault="009E74C3" w:rsidP="00124D4A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0" allowOverlap="1" wp14:anchorId="4F77A6F9" wp14:editId="3C4D8423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3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3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C44A" w14:textId="77777777" w:rsidR="006F6858" w:rsidRPr="002F03FB" w:rsidRDefault="009E74C3" w:rsidP="00B01F08">
    <w:pPr>
      <w:pStyle w:val="Stopka"/>
      <w:rPr>
        <w:rFonts w:ascii="Myriad Pro" w:hAnsi="Myriad Pro" w:cs="Myriad Pro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4969751F" wp14:editId="6DBF050B">
          <wp:simplePos x="0" y="0"/>
          <wp:positionH relativeFrom="column">
            <wp:posOffset>5486400</wp:posOffset>
          </wp:positionH>
          <wp:positionV relativeFrom="paragraph">
            <wp:posOffset>-5080</wp:posOffset>
          </wp:positionV>
          <wp:extent cx="414020" cy="5715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6858" w:rsidRPr="002F03FB">
      <w:rPr>
        <w:rFonts w:ascii="Myriad Pro" w:hAnsi="Myriad Pro" w:cs="Myriad Pro"/>
        <w:b/>
        <w:bCs/>
        <w:sz w:val="20"/>
        <w:szCs w:val="20"/>
      </w:rPr>
      <w:t>Regionalny Program Operacyjny Województwa Pomorskiego na lata 2014-2020</w:t>
    </w:r>
    <w:r w:rsidR="006F6858">
      <w:rPr>
        <w:rFonts w:ascii="Myriad Pro" w:hAnsi="Myriad Pro" w:cs="Myriad Pro"/>
        <w:b/>
        <w:bCs/>
        <w:sz w:val="20"/>
        <w:szCs w:val="20"/>
      </w:rPr>
      <w:t xml:space="preserve">  </w:t>
    </w:r>
  </w:p>
  <w:p w14:paraId="35C42912" w14:textId="77777777" w:rsidR="006F6858" w:rsidRPr="005C7934" w:rsidRDefault="006F6858" w:rsidP="0009370E">
    <w:pPr>
      <w:pStyle w:val="Stopka"/>
      <w:jc w:val="right"/>
      <w:rPr>
        <w:rFonts w:ascii="Calibri" w:hAnsi="Calibri" w:cs="Calibri"/>
      </w:rPr>
    </w:pP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ab/>
    </w:r>
    <w:r w:rsidRPr="0009370E">
      <w:rPr>
        <w:sz w:val="18"/>
        <w:szCs w:val="18"/>
      </w:rPr>
      <w:t xml:space="preserve">  </w:t>
    </w:r>
    <w:r w:rsidRPr="0009370E">
      <w:rPr>
        <w:rFonts w:ascii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0CA4" w14:textId="77777777" w:rsidR="000272EB" w:rsidRDefault="000272EB">
      <w:r>
        <w:separator/>
      </w:r>
    </w:p>
  </w:footnote>
  <w:footnote w:type="continuationSeparator" w:id="0">
    <w:p w14:paraId="5F5D9D54" w14:textId="77777777" w:rsidR="000272EB" w:rsidRDefault="0002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EC9F" w14:textId="77777777" w:rsidR="006F6858" w:rsidRDefault="009E74C3" w:rsidP="001B4469">
    <w:pPr>
      <w:pStyle w:val="Nagwek"/>
      <w:pBdr>
        <w:bottom w:val="single" w:sz="12" w:space="1" w:color="auto"/>
      </w:pBdr>
      <w:jc w:val="center"/>
    </w:pPr>
    <w:r>
      <w:rPr>
        <w:noProof/>
      </w:rPr>
      <w:drawing>
        <wp:inline distT="0" distB="0" distL="0" distR="0" wp14:anchorId="04D2F8DA" wp14:editId="2CA17746">
          <wp:extent cx="5019675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9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3D9C7A" w14:textId="77777777" w:rsidR="006F6858" w:rsidRDefault="006F6858" w:rsidP="001B44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71B9"/>
    <w:multiLevelType w:val="multilevel"/>
    <w:tmpl w:val="20966F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D31281"/>
    <w:multiLevelType w:val="multilevel"/>
    <w:tmpl w:val="2C18D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7212CB"/>
    <w:multiLevelType w:val="multilevel"/>
    <w:tmpl w:val="49B047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80622D"/>
    <w:multiLevelType w:val="multilevel"/>
    <w:tmpl w:val="59849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C23724"/>
    <w:multiLevelType w:val="multilevel"/>
    <w:tmpl w:val="5FE0B1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3104A1"/>
    <w:multiLevelType w:val="multilevel"/>
    <w:tmpl w:val="97C4B2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C319D"/>
    <w:multiLevelType w:val="multilevel"/>
    <w:tmpl w:val="2D9E53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F2D48"/>
    <w:multiLevelType w:val="hybridMultilevel"/>
    <w:tmpl w:val="08AC29BE"/>
    <w:lvl w:ilvl="0" w:tplc="D07E076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710BB9"/>
    <w:multiLevelType w:val="multilevel"/>
    <w:tmpl w:val="CEBEF9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1E5918"/>
    <w:multiLevelType w:val="hybridMultilevel"/>
    <w:tmpl w:val="8A66CE5C"/>
    <w:lvl w:ilvl="0" w:tplc="A44A17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 w15:restartNumberingAfterBreak="0">
    <w:nsid w:val="48AF1C4E"/>
    <w:multiLevelType w:val="multilevel"/>
    <w:tmpl w:val="3154C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F61F0E"/>
    <w:multiLevelType w:val="multilevel"/>
    <w:tmpl w:val="016260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16445A"/>
    <w:multiLevelType w:val="hybridMultilevel"/>
    <w:tmpl w:val="D72EC1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1530B9"/>
    <w:multiLevelType w:val="multilevel"/>
    <w:tmpl w:val="D9E47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603F87"/>
    <w:multiLevelType w:val="hybridMultilevel"/>
    <w:tmpl w:val="9A425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35484"/>
    <w:multiLevelType w:val="hybridMultilevel"/>
    <w:tmpl w:val="3ADEDC16"/>
    <w:lvl w:ilvl="0" w:tplc="F2A67670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6649F3"/>
    <w:multiLevelType w:val="hybridMultilevel"/>
    <w:tmpl w:val="30687514"/>
    <w:lvl w:ilvl="0" w:tplc="E36686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CC132B"/>
    <w:multiLevelType w:val="multilevel"/>
    <w:tmpl w:val="37369D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6E6427"/>
    <w:multiLevelType w:val="multilevel"/>
    <w:tmpl w:val="DAAEE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8"/>
  </w:num>
  <w:num w:numId="5">
    <w:abstractNumId w:val="13"/>
  </w:num>
  <w:num w:numId="6">
    <w:abstractNumId w:val="3"/>
  </w:num>
  <w:num w:numId="7">
    <w:abstractNumId w:val="5"/>
  </w:num>
  <w:num w:numId="8">
    <w:abstractNumId w:val="0"/>
  </w:num>
  <w:num w:numId="9">
    <w:abstractNumId w:val="17"/>
  </w:num>
  <w:num w:numId="10">
    <w:abstractNumId w:val="1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12"/>
  </w:num>
  <w:num w:numId="16">
    <w:abstractNumId w:val="7"/>
  </w:num>
  <w:num w:numId="17">
    <w:abstractNumId w:val="15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6ED"/>
    <w:rsid w:val="00016CBA"/>
    <w:rsid w:val="000272EB"/>
    <w:rsid w:val="00061F20"/>
    <w:rsid w:val="00080D83"/>
    <w:rsid w:val="00091D6F"/>
    <w:rsid w:val="0009370E"/>
    <w:rsid w:val="000D283E"/>
    <w:rsid w:val="00100DBB"/>
    <w:rsid w:val="00124D4A"/>
    <w:rsid w:val="00127C11"/>
    <w:rsid w:val="00130B23"/>
    <w:rsid w:val="001317DB"/>
    <w:rsid w:val="001B210F"/>
    <w:rsid w:val="001B4469"/>
    <w:rsid w:val="00241C1F"/>
    <w:rsid w:val="002425AE"/>
    <w:rsid w:val="002C6347"/>
    <w:rsid w:val="002D05BE"/>
    <w:rsid w:val="002D3D9D"/>
    <w:rsid w:val="002F03FB"/>
    <w:rsid w:val="00320AAC"/>
    <w:rsid w:val="00325198"/>
    <w:rsid w:val="0035482A"/>
    <w:rsid w:val="003619F2"/>
    <w:rsid w:val="00365820"/>
    <w:rsid w:val="00397682"/>
    <w:rsid w:val="003C554F"/>
    <w:rsid w:val="003C6E58"/>
    <w:rsid w:val="003F5F3F"/>
    <w:rsid w:val="0040149C"/>
    <w:rsid w:val="00414478"/>
    <w:rsid w:val="004443CF"/>
    <w:rsid w:val="004861BD"/>
    <w:rsid w:val="00486EA1"/>
    <w:rsid w:val="00492BD3"/>
    <w:rsid w:val="004B70BD"/>
    <w:rsid w:val="004C0F1B"/>
    <w:rsid w:val="0052111D"/>
    <w:rsid w:val="00537F26"/>
    <w:rsid w:val="00563E24"/>
    <w:rsid w:val="005760A9"/>
    <w:rsid w:val="00594464"/>
    <w:rsid w:val="005A0BC7"/>
    <w:rsid w:val="005A2B4D"/>
    <w:rsid w:val="005B1641"/>
    <w:rsid w:val="005C7934"/>
    <w:rsid w:val="00621F12"/>
    <w:rsid w:val="00622781"/>
    <w:rsid w:val="00640BFF"/>
    <w:rsid w:val="006666ED"/>
    <w:rsid w:val="00674AF9"/>
    <w:rsid w:val="0069621B"/>
    <w:rsid w:val="006F209E"/>
    <w:rsid w:val="006F6858"/>
    <w:rsid w:val="00723777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1B30"/>
    <w:rsid w:val="00881C3E"/>
    <w:rsid w:val="008945D9"/>
    <w:rsid w:val="008A4CB8"/>
    <w:rsid w:val="008B4C46"/>
    <w:rsid w:val="008B6CBA"/>
    <w:rsid w:val="008C139A"/>
    <w:rsid w:val="0092049E"/>
    <w:rsid w:val="009933E9"/>
    <w:rsid w:val="009A0A2C"/>
    <w:rsid w:val="009C559B"/>
    <w:rsid w:val="009D71C1"/>
    <w:rsid w:val="009E74C3"/>
    <w:rsid w:val="009F2CF0"/>
    <w:rsid w:val="00A04690"/>
    <w:rsid w:val="00A40DD3"/>
    <w:rsid w:val="00A8311B"/>
    <w:rsid w:val="00A84E0D"/>
    <w:rsid w:val="00B01F08"/>
    <w:rsid w:val="00B16E8F"/>
    <w:rsid w:val="00B30401"/>
    <w:rsid w:val="00B44A2C"/>
    <w:rsid w:val="00B6637D"/>
    <w:rsid w:val="00BB76D0"/>
    <w:rsid w:val="00BC363C"/>
    <w:rsid w:val="00C068F5"/>
    <w:rsid w:val="00C62C24"/>
    <w:rsid w:val="00C635B6"/>
    <w:rsid w:val="00CA20F9"/>
    <w:rsid w:val="00CC263D"/>
    <w:rsid w:val="00CE005B"/>
    <w:rsid w:val="00CE1D50"/>
    <w:rsid w:val="00CF1A4A"/>
    <w:rsid w:val="00D0361A"/>
    <w:rsid w:val="00D0675F"/>
    <w:rsid w:val="00D30ADD"/>
    <w:rsid w:val="00D341A9"/>
    <w:rsid w:val="00D43A0D"/>
    <w:rsid w:val="00D46867"/>
    <w:rsid w:val="00D526F3"/>
    <w:rsid w:val="00DC733E"/>
    <w:rsid w:val="00DE686E"/>
    <w:rsid w:val="00DF57BE"/>
    <w:rsid w:val="00E06500"/>
    <w:rsid w:val="00E17FCC"/>
    <w:rsid w:val="00E57060"/>
    <w:rsid w:val="00E64E96"/>
    <w:rsid w:val="00E70DCF"/>
    <w:rsid w:val="00E87616"/>
    <w:rsid w:val="00E92047"/>
    <w:rsid w:val="00EA5C16"/>
    <w:rsid w:val="00EE30F5"/>
    <w:rsid w:val="00EF000D"/>
    <w:rsid w:val="00F545A3"/>
    <w:rsid w:val="00FB5706"/>
    <w:rsid w:val="00FC53AB"/>
    <w:rsid w:val="00FD14D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C2013"/>
  <w15:docId w15:val="{E36EA6EE-2CC8-4D55-AC32-6DE9163C2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AF9"/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649D8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5C79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5C79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44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ERAN~1.I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IRENA</cp:lastModifiedBy>
  <cp:revision>2</cp:revision>
  <cp:lastPrinted>2017-05-04T09:32:00Z</cp:lastPrinted>
  <dcterms:created xsi:type="dcterms:W3CDTF">2021-09-15T10:10:00Z</dcterms:created>
  <dcterms:modified xsi:type="dcterms:W3CDTF">2021-09-15T10:10:00Z</dcterms:modified>
</cp:coreProperties>
</file>